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A5A11" w14:textId="77777777" w:rsidR="00D1220C" w:rsidRDefault="00D1220C" w:rsidP="00D122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LEGGE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fl.1482)</w:t>
      </w:r>
    </w:p>
    <w:p w14:paraId="693DF013" w14:textId="77777777" w:rsidR="00D1220C" w:rsidRDefault="00D1220C" w:rsidP="00D1220C">
      <w:pPr>
        <w:pStyle w:val="NoSpacing"/>
        <w:rPr>
          <w:rFonts w:cs="Times New Roman"/>
          <w:szCs w:val="24"/>
        </w:rPr>
      </w:pPr>
    </w:p>
    <w:p w14:paraId="0830080F" w14:textId="77777777" w:rsidR="00D1220C" w:rsidRDefault="00D1220C" w:rsidP="00D1220C">
      <w:pPr>
        <w:pStyle w:val="NoSpacing"/>
        <w:rPr>
          <w:rFonts w:cs="Times New Roman"/>
          <w:szCs w:val="24"/>
        </w:rPr>
      </w:pPr>
    </w:p>
    <w:p w14:paraId="35B1E44B" w14:textId="77777777" w:rsidR="00D1220C" w:rsidRDefault="00D1220C" w:rsidP="00D122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Sep.1482</w:t>
      </w:r>
      <w:r>
        <w:rPr>
          <w:rFonts w:cs="Times New Roman"/>
          <w:szCs w:val="24"/>
        </w:rPr>
        <w:tab/>
        <w:t xml:space="preserve">He was a witness when John Worthy of Totnes(q.v.) granted a close in </w:t>
      </w:r>
    </w:p>
    <w:p w14:paraId="048FD79C" w14:textId="77777777" w:rsidR="00D1220C" w:rsidRDefault="00D1220C" w:rsidP="00D122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</w:t>
      </w:r>
      <w:proofErr w:type="spellStart"/>
      <w:r>
        <w:rPr>
          <w:rFonts w:cs="Times New Roman"/>
          <w:szCs w:val="24"/>
        </w:rPr>
        <w:t>Redelake</w:t>
      </w:r>
      <w:proofErr w:type="spellEnd"/>
      <w:r>
        <w:rPr>
          <w:rFonts w:cs="Times New Roman"/>
          <w:szCs w:val="24"/>
        </w:rPr>
        <w:t xml:space="preserve"> in the parish of </w:t>
      </w:r>
      <w:proofErr w:type="spellStart"/>
      <w:r>
        <w:rPr>
          <w:rFonts w:cs="Times New Roman"/>
          <w:szCs w:val="24"/>
        </w:rPr>
        <w:t>Dartington</w:t>
      </w:r>
      <w:proofErr w:type="spellEnd"/>
      <w:r>
        <w:rPr>
          <w:rFonts w:cs="Times New Roman"/>
          <w:szCs w:val="24"/>
        </w:rPr>
        <w:t>, Devon, to William Alerton(q.v.)</w:t>
      </w:r>
    </w:p>
    <w:p w14:paraId="1D4F1E4B" w14:textId="77777777" w:rsidR="00D1220C" w:rsidRDefault="00D1220C" w:rsidP="00D122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others.</w:t>
      </w:r>
    </w:p>
    <w:p w14:paraId="7F49D392" w14:textId="77777777" w:rsidR="00D1220C" w:rsidRDefault="00D1220C" w:rsidP="00D122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57/15/2/4/2)</w:t>
      </w:r>
    </w:p>
    <w:p w14:paraId="4E468E4F" w14:textId="77777777" w:rsidR="00D1220C" w:rsidRDefault="00D1220C" w:rsidP="00D1220C">
      <w:pPr>
        <w:pStyle w:val="NoSpacing"/>
        <w:rPr>
          <w:rFonts w:cs="Times New Roman"/>
          <w:szCs w:val="24"/>
        </w:rPr>
      </w:pPr>
    </w:p>
    <w:p w14:paraId="03CE59B9" w14:textId="77777777" w:rsidR="00D1220C" w:rsidRDefault="00D1220C" w:rsidP="00D1220C">
      <w:pPr>
        <w:pStyle w:val="NoSpacing"/>
        <w:rPr>
          <w:rFonts w:cs="Times New Roman"/>
          <w:szCs w:val="24"/>
        </w:rPr>
      </w:pPr>
    </w:p>
    <w:p w14:paraId="1E54CCB3" w14:textId="77777777" w:rsidR="00D1220C" w:rsidRDefault="00D1220C" w:rsidP="00D122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2024</w:t>
      </w:r>
    </w:p>
    <w:p w14:paraId="136AC7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CB5C1" w14:textId="77777777" w:rsidR="00D1220C" w:rsidRDefault="00D1220C" w:rsidP="009139A6">
      <w:r>
        <w:separator/>
      </w:r>
    </w:p>
  </w:endnote>
  <w:endnote w:type="continuationSeparator" w:id="0">
    <w:p w14:paraId="0B496968" w14:textId="77777777" w:rsidR="00D1220C" w:rsidRDefault="00D122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880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25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94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98F3E" w14:textId="77777777" w:rsidR="00D1220C" w:rsidRDefault="00D1220C" w:rsidP="009139A6">
      <w:r>
        <w:separator/>
      </w:r>
    </w:p>
  </w:footnote>
  <w:footnote w:type="continuationSeparator" w:id="0">
    <w:p w14:paraId="272A3156" w14:textId="77777777" w:rsidR="00D1220C" w:rsidRDefault="00D122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B7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61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C11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20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220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AA9CF"/>
  <w15:chartTrackingRefBased/>
  <w15:docId w15:val="{F38C2FF9-06DA-4FCC-A708-0FC51A35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2024-04-22T11:45:00Z</dcterms:created>
  <dcterms:modified xsi:type="dcterms:W3CDTF">2024-04-22T11:45:00Z</dcterms:modified>
</cp:coreProperties>
</file>